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6291" w:rsidRPr="0062163A" w:rsidRDefault="00416F46" w:rsidP="00BC6291">
      <w:pPr>
        <w:jc w:val="right"/>
      </w:pPr>
      <w:r>
        <w:rPr>
          <w:b/>
        </w:rPr>
        <w:t>Приложение № 2 к Техническому заданию</w:t>
      </w:r>
    </w:p>
    <w:p w:rsidR="00BC6291" w:rsidRPr="0062163A" w:rsidRDefault="00BC6291" w:rsidP="00BC6291">
      <w:pPr>
        <w:pStyle w:val="a3"/>
        <w:spacing w:line="360" w:lineRule="auto"/>
        <w:ind w:left="4248" w:firstLine="708"/>
        <w:rPr>
          <w:bCs/>
        </w:rPr>
      </w:pPr>
    </w:p>
    <w:p w:rsidR="00BC6291" w:rsidRPr="0062163A" w:rsidRDefault="00BC6291" w:rsidP="00BC6291">
      <w:pPr>
        <w:pStyle w:val="a5"/>
        <w:ind w:left="720" w:right="71" w:firstLine="1080"/>
      </w:pPr>
      <w:r w:rsidRPr="0062163A">
        <w:rPr>
          <w:b/>
          <w:bCs/>
        </w:rPr>
        <w:t xml:space="preserve">                      Экологическая политика</w:t>
      </w:r>
    </w:p>
    <w:p w:rsidR="00BC6291" w:rsidRPr="0062163A" w:rsidRDefault="00BC6291" w:rsidP="00BC6291">
      <w:pPr>
        <w:pStyle w:val="a3"/>
        <w:ind w:right="76"/>
        <w:jc w:val="right"/>
        <w:rPr>
          <w:bCs/>
          <w:caps/>
        </w:rPr>
      </w:pPr>
      <w:r w:rsidRPr="0062163A">
        <w:t xml:space="preserve">                                                                                    </w:t>
      </w:r>
      <w:r>
        <w:t xml:space="preserve">                               </w:t>
      </w:r>
      <w:r w:rsidRPr="0062163A">
        <w:rPr>
          <w:caps/>
        </w:rPr>
        <w:t xml:space="preserve">Утверждена </w:t>
      </w:r>
      <w:r>
        <w:rPr>
          <w:caps/>
        </w:rPr>
        <w:t xml:space="preserve">                             </w:t>
      </w:r>
      <w:r w:rsidRPr="0062163A">
        <w:rPr>
          <w:caps/>
        </w:rPr>
        <w:t xml:space="preserve">решением </w:t>
      </w:r>
    </w:p>
    <w:p w:rsidR="00BC6291" w:rsidRPr="0062163A" w:rsidRDefault="00BC6291" w:rsidP="00BC6291">
      <w:pPr>
        <w:pStyle w:val="a3"/>
        <w:ind w:right="76" w:firstLine="540"/>
        <w:jc w:val="right"/>
        <w:rPr>
          <w:bCs/>
          <w:caps/>
        </w:rPr>
      </w:pPr>
      <w:r w:rsidRPr="0062163A">
        <w:rPr>
          <w:caps/>
        </w:rPr>
        <w:t xml:space="preserve">Совета директоров ОАО «ТГК-1» </w:t>
      </w:r>
    </w:p>
    <w:p w:rsidR="00BC6291" w:rsidRPr="0062163A" w:rsidRDefault="00BC6291" w:rsidP="00BC6291">
      <w:pPr>
        <w:pStyle w:val="a3"/>
        <w:ind w:right="76" w:firstLine="540"/>
        <w:jc w:val="right"/>
        <w:rPr>
          <w:bCs/>
          <w:caps/>
        </w:rPr>
      </w:pPr>
      <w:r w:rsidRPr="0062163A">
        <w:rPr>
          <w:caps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62163A">
          <w:rPr>
            <w:caps/>
          </w:rPr>
          <w:t>2007 г</w:t>
        </w:r>
      </w:smartTag>
      <w:r w:rsidRPr="0062163A">
        <w:rPr>
          <w:caps/>
        </w:rPr>
        <w:t>.</w:t>
      </w:r>
    </w:p>
    <w:p w:rsidR="00BC6291" w:rsidRPr="0062163A" w:rsidRDefault="00BC6291" w:rsidP="00BC6291">
      <w:pPr>
        <w:pStyle w:val="a5"/>
        <w:ind w:left="720" w:right="71" w:firstLine="1080"/>
      </w:pPr>
    </w:p>
    <w:p w:rsidR="00BC6291" w:rsidRPr="0062163A" w:rsidRDefault="00BC6291" w:rsidP="00BC6291">
      <w:pPr>
        <w:pStyle w:val="a5"/>
        <w:ind w:right="71" w:firstLine="540"/>
      </w:pPr>
      <w:r w:rsidRPr="0062163A"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BC6291" w:rsidRPr="0062163A" w:rsidRDefault="00BC6291" w:rsidP="00BC6291">
      <w:pPr>
        <w:pStyle w:val="a5"/>
        <w:ind w:right="71" w:firstLine="540"/>
      </w:pPr>
      <w:r w:rsidRPr="0062163A">
        <w:t xml:space="preserve"> 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BC6291" w:rsidRPr="00CE71F8" w:rsidRDefault="00BC6291" w:rsidP="00BC6291">
      <w:pPr>
        <w:pStyle w:val="a5"/>
        <w:ind w:right="71" w:firstLine="540"/>
      </w:pPr>
      <w:r w:rsidRPr="00CE71F8"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признание конституционного права человека на благоприятную окружающую среду;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безукоризненное соблюдение требований природоохранного законодательства;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  <w:tab w:val="num" w:pos="284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рациональное использование природных и энергетических ресурсов; </w:t>
      </w:r>
    </w:p>
    <w:p w:rsidR="00BC6291" w:rsidRPr="00CE71F8" w:rsidRDefault="00BC6291" w:rsidP="00BC6291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spacing w:after="0"/>
        <w:ind w:left="720" w:right="71" w:hanging="436"/>
        <w:jc w:val="both"/>
      </w:pPr>
      <w:r w:rsidRPr="00CE71F8">
        <w:t>приоритет принятия предупредительных мер над мерами по ликвидации экологических негативных воздействий;</w:t>
      </w:r>
    </w:p>
    <w:p w:rsidR="00BC6291" w:rsidRPr="00CE71F8" w:rsidRDefault="00BC6291" w:rsidP="00BC6291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spacing w:after="0"/>
        <w:ind w:left="720" w:right="71" w:hanging="436"/>
        <w:jc w:val="both"/>
      </w:pPr>
      <w:r w:rsidRPr="00CE71F8">
        <w:t>открытость и доступность экологической информации;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BC6291" w:rsidRPr="00CE71F8" w:rsidRDefault="00BC6291" w:rsidP="00BC6291">
      <w:pPr>
        <w:pStyle w:val="a5"/>
        <w:ind w:right="71"/>
      </w:pPr>
      <w:r>
        <w:t xml:space="preserve">       </w:t>
      </w:r>
      <w:r w:rsidRPr="00CE71F8"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lastRenderedPageBreak/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BC6291" w:rsidRPr="00DA46EE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DA46EE">
        <w:rPr>
          <w:color w:val="auto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</w:t>
      </w:r>
      <w:bookmarkStart w:id="0" w:name="_GoBack"/>
      <w:bookmarkEnd w:id="0"/>
      <w:r w:rsidRPr="00DA46EE">
        <w:rPr>
          <w:color w:val="auto"/>
        </w:rPr>
        <w:t xml:space="preserve">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39784C" w:rsidRDefault="0039784C"/>
    <w:p w:rsidR="00BC6291" w:rsidRDefault="00BC6291"/>
    <w:p w:rsidR="00BC6291" w:rsidRDefault="00BC6291">
      <w:r>
        <w:t>ОЗНАКОМЛЕН ________________</w:t>
      </w:r>
    </w:p>
    <w:p w:rsidR="00BC6291" w:rsidRDefault="00BC6291"/>
    <w:p w:rsidR="00BC6291" w:rsidRDefault="00BC6291">
      <w:r>
        <w:t xml:space="preserve">Подпись </w:t>
      </w:r>
      <w:r w:rsidR="00416F46">
        <w:t>Исполнителя</w:t>
      </w:r>
    </w:p>
    <w:sectPr w:rsidR="00BC6291" w:rsidSect="003978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757F" w:rsidRDefault="008A757F" w:rsidP="00DE2A2B">
      <w:r>
        <w:separator/>
      </w:r>
    </w:p>
  </w:endnote>
  <w:endnote w:type="continuationSeparator" w:id="0">
    <w:p w:rsidR="008A757F" w:rsidRDefault="008A757F" w:rsidP="00DE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757F" w:rsidRDefault="008A757F" w:rsidP="00DE2A2B">
      <w:r>
        <w:separator/>
      </w:r>
    </w:p>
  </w:footnote>
  <w:footnote w:type="continuationSeparator" w:id="0">
    <w:p w:rsidR="008A757F" w:rsidRDefault="008A757F" w:rsidP="00DE2A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6291"/>
    <w:rsid w:val="001229E9"/>
    <w:rsid w:val="0039659E"/>
    <w:rsid w:val="0039784C"/>
    <w:rsid w:val="00416F46"/>
    <w:rsid w:val="00456380"/>
    <w:rsid w:val="00462018"/>
    <w:rsid w:val="008A757F"/>
    <w:rsid w:val="00980779"/>
    <w:rsid w:val="00BC6291"/>
    <w:rsid w:val="00DE2A2B"/>
    <w:rsid w:val="00E7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D66DD77-A86D-4323-AFCD-E63DA930B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62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BC6291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BC62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BC629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BC62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C62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DE2A2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E2A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DE2A2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E2A2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B78C4082</Template>
  <TotalTime>4</TotalTime>
  <Pages>2</Pages>
  <Words>586</Words>
  <Characters>3345</Characters>
  <Application>Microsoft Office Word</Application>
  <DocSecurity>0</DocSecurity>
  <Lines>27</Lines>
  <Paragraphs>7</Paragraphs>
  <ScaleCrop>false</ScaleCrop>
  <Company>КНГЭС</Company>
  <LinksUpToDate>false</LinksUpToDate>
  <CharactersWithSpaces>3924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Lukianchuk.AA</dc:creator>
  <cp:keywords/>
  <dc:description/>
  <cp:lastModifiedBy>Штагер Татьяна Николаевна</cp:lastModifiedBy>
  <cp:revision>4</cp:revision>
  <dcterms:created xsi:type="dcterms:W3CDTF">2013-02-21T04:46:00Z</dcterms:created>
  <dcterms:modified xsi:type="dcterms:W3CDTF">2016-01-29T07:05:00Z</dcterms:modified>
</cp:coreProperties>
</file>